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5A7D" w14:textId="77777777" w:rsidR="00464346" w:rsidRDefault="00464346" w:rsidP="004643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MARYWE, junior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FE54318" w14:textId="77777777" w:rsidR="00464346" w:rsidRDefault="00464346" w:rsidP="00464346">
      <w:pPr>
        <w:pStyle w:val="NoSpacing"/>
        <w:rPr>
          <w:rFonts w:cs="Times New Roman"/>
          <w:szCs w:val="24"/>
        </w:rPr>
      </w:pPr>
    </w:p>
    <w:p w14:paraId="394BAB1A" w14:textId="77777777" w:rsidR="00464346" w:rsidRDefault="00464346" w:rsidP="00464346">
      <w:pPr>
        <w:pStyle w:val="NoSpacing"/>
        <w:rPr>
          <w:rFonts w:cs="Times New Roman"/>
          <w:szCs w:val="24"/>
        </w:rPr>
      </w:pPr>
    </w:p>
    <w:p w14:paraId="26EFC932" w14:textId="77777777" w:rsidR="00464346" w:rsidRDefault="00464346" w:rsidP="004643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Saffron Walden,</w:t>
      </w:r>
    </w:p>
    <w:p w14:paraId="58063C8F" w14:textId="77777777" w:rsidR="00464346" w:rsidRDefault="00464346" w:rsidP="004643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Essex, into lands of Sir John </w:t>
      </w:r>
      <w:proofErr w:type="gramStart"/>
      <w:r>
        <w:rPr>
          <w:rFonts w:cs="Times New Roman"/>
          <w:szCs w:val="24"/>
        </w:rPr>
        <w:t>Howard(</w:t>
      </w:r>
      <w:proofErr w:type="gramEnd"/>
      <w:r>
        <w:rPr>
          <w:rFonts w:cs="Times New Roman"/>
          <w:szCs w:val="24"/>
        </w:rPr>
        <w:t>d.1437)(q.v.).</w:t>
      </w:r>
    </w:p>
    <w:p w14:paraId="024E190A" w14:textId="77777777" w:rsidR="00464346" w:rsidRDefault="00464346" w:rsidP="004643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https://inquisitionspostmortem.ac.uk/view/inquisition/25-104/</w:t>
        </w:r>
      </w:hyperlink>
      <w:r>
        <w:rPr>
          <w:rFonts w:cs="Times New Roman"/>
          <w:szCs w:val="24"/>
        </w:rPr>
        <w:t xml:space="preserve"> )</w:t>
      </w:r>
    </w:p>
    <w:p w14:paraId="09233501" w14:textId="77777777" w:rsidR="00464346" w:rsidRDefault="00464346" w:rsidP="00464346">
      <w:pPr>
        <w:pStyle w:val="NoSpacing"/>
        <w:rPr>
          <w:rFonts w:cs="Times New Roman"/>
          <w:szCs w:val="24"/>
        </w:rPr>
      </w:pPr>
    </w:p>
    <w:p w14:paraId="26B52CD3" w14:textId="77777777" w:rsidR="00464346" w:rsidRDefault="00464346" w:rsidP="00464346">
      <w:pPr>
        <w:pStyle w:val="NoSpacing"/>
        <w:rPr>
          <w:rFonts w:cs="Times New Roman"/>
          <w:szCs w:val="24"/>
        </w:rPr>
      </w:pPr>
    </w:p>
    <w:p w14:paraId="0F8573BC" w14:textId="77777777" w:rsidR="00464346" w:rsidRDefault="00464346" w:rsidP="004643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2023</w:t>
      </w:r>
    </w:p>
    <w:p w14:paraId="559606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77CF2" w14:textId="77777777" w:rsidR="00464346" w:rsidRDefault="00464346" w:rsidP="009139A6">
      <w:r>
        <w:separator/>
      </w:r>
    </w:p>
  </w:endnote>
  <w:endnote w:type="continuationSeparator" w:id="0">
    <w:p w14:paraId="597B0FDA" w14:textId="77777777" w:rsidR="00464346" w:rsidRDefault="004643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7A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7B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84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69A19" w14:textId="77777777" w:rsidR="00464346" w:rsidRDefault="00464346" w:rsidP="009139A6">
      <w:r>
        <w:separator/>
      </w:r>
    </w:p>
  </w:footnote>
  <w:footnote w:type="continuationSeparator" w:id="0">
    <w:p w14:paraId="2A69FC88" w14:textId="77777777" w:rsidR="00464346" w:rsidRDefault="004643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168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43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59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346"/>
    <w:rsid w:val="000666E0"/>
    <w:rsid w:val="002510B7"/>
    <w:rsid w:val="0046434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8D535"/>
  <w15:chartTrackingRefBased/>
  <w15:docId w15:val="{307A9B20-D643-464A-9EDF-F3347508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43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4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2023-05-17T16:09:00Z</dcterms:created>
  <dcterms:modified xsi:type="dcterms:W3CDTF">2023-05-17T16:10:00Z</dcterms:modified>
</cp:coreProperties>
</file>